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63F4E" w14:textId="77777777" w:rsidR="00465422" w:rsidRDefault="00465422" w:rsidP="0041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S5-204330</w:t>
      </w:r>
      <w:r>
        <w:rPr>
          <w:b/>
          <w:i/>
          <w:noProof/>
          <w:sz w:val="28"/>
        </w:rPr>
        <w:fldChar w:fldCharType="end"/>
      </w:r>
    </w:p>
    <w:p w14:paraId="5B5770FF" w14:textId="77777777" w:rsidR="00465422" w:rsidRDefault="00465422" w:rsidP="004654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D13849C" w:rsidR="001E41F3" w:rsidRPr="00410371" w:rsidRDefault="004654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26C782E" w:rsidR="001E41F3" w:rsidRPr="00410371" w:rsidRDefault="00465422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6E67E5" w:rsidR="001E41F3" w:rsidRPr="00410371" w:rsidRDefault="00AF0831" w:rsidP="00465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8C1A55">
              <w:rPr>
                <w:b/>
                <w:noProof/>
                <w:sz w:val="28"/>
              </w:rPr>
              <w:t>4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CBCCE85" w:rsidR="001E41F3" w:rsidRDefault="004654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Rel-14 </w:t>
            </w:r>
            <w:r w:rsidR="00B61D15" w:rsidRPr="00B61D15">
              <w:t>Remove the reference to M-SDO tdoc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54F7765" w:rsidR="001E41F3" w:rsidRDefault="00B61D15" w:rsidP="008C1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F3083C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F41F738" w:rsidR="001E41F3" w:rsidRDefault="00465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72D5988" w:rsidR="001E41F3" w:rsidRDefault="00F308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EE03FD6" w:rsidR="001E41F3" w:rsidRDefault="00B61D15" w:rsidP="008C1A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A55">
              <w:t>4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Heading8"/>
      </w:pPr>
      <w:bookmarkStart w:id="3" w:name="_Toc344809513"/>
      <w:r>
        <w:lastRenderedPageBreak/>
        <w:t>Annex C (informative):</w:t>
      </w:r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Hyperlink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EDBEF" w14:textId="77777777" w:rsidR="00660FF8" w:rsidRDefault="00660FF8">
      <w:r>
        <w:separator/>
      </w:r>
    </w:p>
  </w:endnote>
  <w:endnote w:type="continuationSeparator" w:id="0">
    <w:p w14:paraId="11CC8C72" w14:textId="77777777" w:rsidR="00660FF8" w:rsidRDefault="0066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6D4E2" w14:textId="77777777" w:rsidR="00660FF8" w:rsidRDefault="00660FF8">
      <w:r>
        <w:separator/>
      </w:r>
    </w:p>
  </w:footnote>
  <w:footnote w:type="continuationSeparator" w:id="0">
    <w:p w14:paraId="020F578F" w14:textId="77777777" w:rsidR="00660FF8" w:rsidRDefault="0066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65422"/>
    <w:rsid w:val="004B75B7"/>
    <w:rsid w:val="0051580D"/>
    <w:rsid w:val="00547111"/>
    <w:rsid w:val="00580705"/>
    <w:rsid w:val="00592D74"/>
    <w:rsid w:val="005E2C44"/>
    <w:rsid w:val="005F2FC3"/>
    <w:rsid w:val="00621188"/>
    <w:rsid w:val="006257ED"/>
    <w:rsid w:val="00660FF8"/>
    <w:rsid w:val="00695808"/>
    <w:rsid w:val="006B10F3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1A5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BF11EB"/>
    <w:rsid w:val="00C400D1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3083C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93A96-348F-4EE8-B606-C83C3BAD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3</cp:revision>
  <cp:lastPrinted>1899-12-31T23:00:00Z</cp:lastPrinted>
  <dcterms:created xsi:type="dcterms:W3CDTF">2020-08-07T09:50:00Z</dcterms:created>
  <dcterms:modified xsi:type="dcterms:W3CDTF">2020-08-24T14:00:00Z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(3)7FQlwvmSKItkaTWC9soi/HexrIMR7r1euoJFRhNwdAZuOuR2RZZW7BuySOe5TFqym9HvNu2I
64y0sDC65M85QdvLqQ1PPMIm0xQh37fAvHitr9Pwc8FccU22zd3AjJOrPhmsRpKsjOCAYO5Z
2044Jeh3SmUL6gr9ZSn7zBiAESmJL3KSZWtTA0bGpkr3c7PMG+5Jcc6IQwkujUm3+Wm+3Arp
JLJ6KBumJq0hVzL1/Z</vt:lpwstr>
  </property>
  <property fmtid="{D5CDD505-2E9C-101B-9397-08002B2CF9AE}" pid="22" name="_2015_ms_pID_7253431">
    <vt:lpwstr>V6p/B/EWzxVJZ1Fe7KnlWVcZGyhsHzwfRP0nv8Xy0z219KZD682F2c
QXo7YxLUbzPxPe9+eE5Yl+b8fRd8969Z4FsfbKaz5EpNKTgaUY6meFYyX0p8L7u1Si+Cf6xR
AxQWPAYb06GFtgxPUnOQ+QUGY1jD7rKet4s8BjE/35P5CsDW6Yxio7hXvAw1LaHO8h/fHeZ3
D+2JdzY2M5KGJlnc21Y23Tax0Dxw8tA3nWm/</vt:lpwstr>
  </property>
  <property fmtid="{D5CDD505-2E9C-101B-9397-08002B2CF9AE}" pid="23" name="_2015_ms_pID_7253432">
    <vt:lpwstr>Lw==</vt:lpwstr>
  </property>
</Properties>
</file>